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CA" w:rsidRDefault="008A1FC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EC5604" w:rsidRPr="00950064" w:rsidTr="00950064">
        <w:tc>
          <w:tcPr>
            <w:tcW w:w="5207" w:type="dxa"/>
            <w:shd w:val="clear" w:color="auto" w:fill="auto"/>
          </w:tcPr>
          <w:p w:rsidR="00EC5604" w:rsidRPr="00950064" w:rsidRDefault="00EC5604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 w:rsidR="00C042D8">
              <w:rPr>
                <w:color w:val="000000"/>
                <w:sz w:val="20"/>
                <w:szCs w:val="20"/>
                <w:lang w:val="en-US"/>
              </w:rPr>
              <w:t>1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EC5604" w:rsidRPr="00950064" w:rsidRDefault="00EC5604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 w:rsidR="00C042D8">
              <w:rPr>
                <w:sz w:val="20"/>
                <w:lang w:val="en-US"/>
              </w:rPr>
              <w:t>5102</w:t>
            </w:r>
          </w:p>
        </w:tc>
      </w:tr>
      <w:tr w:rsidR="00EC5604" w:rsidRPr="00950064" w:rsidTr="00950064">
        <w:tc>
          <w:tcPr>
            <w:tcW w:w="5207" w:type="dxa"/>
            <w:shd w:val="clear" w:color="auto" w:fill="auto"/>
          </w:tcPr>
          <w:p w:rsidR="00EC5604" w:rsidRPr="00950064" w:rsidRDefault="00EC5604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 w:rsidR="00C042D8">
              <w:rPr>
                <w:color w:val="000000"/>
                <w:sz w:val="20"/>
                <w:szCs w:val="20"/>
                <w:lang w:val="en-US"/>
              </w:rPr>
              <w:t>7.50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 w:rsidR="00C042D8">
              <w:rPr>
                <w:color w:val="000000"/>
                <w:sz w:val="20"/>
                <w:szCs w:val="20"/>
                <w:lang w:val="en-US"/>
              </w:rPr>
              <w:t>7.70</w:t>
            </w:r>
          </w:p>
        </w:tc>
        <w:tc>
          <w:tcPr>
            <w:tcW w:w="5207" w:type="dxa"/>
            <w:shd w:val="clear" w:color="auto" w:fill="auto"/>
          </w:tcPr>
          <w:p w:rsidR="00EC5604" w:rsidRPr="00950064" w:rsidRDefault="00EC5604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 w:rsidR="00C042D8"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EC5604" w:rsidRPr="00950064" w:rsidTr="00950064">
        <w:tc>
          <w:tcPr>
            <w:tcW w:w="5207" w:type="dxa"/>
            <w:shd w:val="clear" w:color="auto" w:fill="auto"/>
          </w:tcPr>
          <w:p w:rsidR="00EC5604" w:rsidRPr="00950064" w:rsidRDefault="00D2537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</w:t>
            </w:r>
            <w:r w:rsidR="00EC5604" w:rsidRPr="00950064">
              <w:rPr>
                <w:color w:val="000000"/>
                <w:sz w:val="20"/>
                <w:szCs w:val="20"/>
              </w:rPr>
              <w:t xml:space="preserve">ИГЭ: </w:t>
            </w:r>
            <w:r w:rsidR="00C042D8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EC5604" w:rsidRPr="00950064" w:rsidRDefault="00EC5604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8A1FCA" w:rsidRDefault="008A1FC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="00C042D8" w:rsidRPr="00C042D8">
        <w:rPr>
          <w:color w:val="000000"/>
          <w:sz w:val="20"/>
          <w:szCs w:val="20"/>
        </w:rPr>
        <w:t>Суглинок тяжел. тверд.</w:t>
      </w:r>
    </w:p>
    <w:p w:rsidR="008A1FCA" w:rsidRDefault="008A1FCA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781B4B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781B4B" w:rsidRDefault="00781B4B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781B4B" w:rsidRDefault="00781B4B" w:rsidP="00B976F9">
            <w:pPr>
              <w:rPr>
                <w:sz w:val="20"/>
              </w:rPr>
            </w:pPr>
          </w:p>
        </w:tc>
      </w:tr>
      <w:tr w:rsidR="00781B4B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781B4B" w:rsidRDefault="00781B4B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781B4B" w:rsidRDefault="00781B4B">
            <w:pPr>
              <w:rPr>
                <w:sz w:val="20"/>
              </w:rPr>
            </w:pPr>
            <w:r>
              <w:rPr>
                <w:sz w:val="20"/>
              </w:rPr>
              <w:t>ГОСТ 12248-</w:t>
            </w:r>
            <w:r w:rsidR="006D4BAA">
              <w:rPr>
                <w:sz w:val="20"/>
              </w:rPr>
              <w:t>2010</w:t>
            </w:r>
          </w:p>
        </w:tc>
      </w:tr>
      <w:tr w:rsidR="00781B4B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781B4B" w:rsidRDefault="00781B4B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781B4B" w:rsidRDefault="00781B4B">
            <w:pPr>
              <w:rPr>
                <w:sz w:val="20"/>
              </w:rPr>
            </w:pPr>
          </w:p>
        </w:tc>
      </w:tr>
    </w:tbl>
    <w:p w:rsidR="008A1FCA" w:rsidRDefault="008A1FCA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D2537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D25378" w:rsidRDefault="00D2537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D25378" w:rsidRDefault="00D2537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D25378" w:rsidRDefault="00D2537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26301E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26301E" w:rsidRDefault="0026301E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26301E" w:rsidRDefault="0026301E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1FCA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1.95</w:t>
            </w:r>
          </w:p>
        </w:tc>
        <w:tc>
          <w:tcPr>
            <w:tcW w:w="514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1.61</w:t>
            </w:r>
          </w:p>
        </w:tc>
        <w:tc>
          <w:tcPr>
            <w:tcW w:w="514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0.69</w:t>
            </w:r>
          </w:p>
        </w:tc>
        <w:tc>
          <w:tcPr>
            <w:tcW w:w="556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0.84</w:t>
            </w:r>
          </w:p>
        </w:tc>
        <w:tc>
          <w:tcPr>
            <w:tcW w:w="486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21.2</w:t>
            </w:r>
          </w:p>
        </w:tc>
        <w:tc>
          <w:tcPr>
            <w:tcW w:w="486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35.4</w:t>
            </w:r>
          </w:p>
        </w:tc>
        <w:tc>
          <w:tcPr>
            <w:tcW w:w="487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22.4</w:t>
            </w:r>
          </w:p>
        </w:tc>
        <w:tc>
          <w:tcPr>
            <w:tcW w:w="469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13.00</w:t>
            </w:r>
          </w:p>
        </w:tc>
        <w:tc>
          <w:tcPr>
            <w:tcW w:w="502" w:type="pct"/>
            <w:vAlign w:val="center"/>
          </w:tcPr>
          <w:p w:rsidR="008A1FCA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-0.09</w:t>
            </w:r>
          </w:p>
        </w:tc>
      </w:tr>
    </w:tbl>
    <w:p w:rsidR="00E83EFC" w:rsidRPr="00CF74CC" w:rsidRDefault="00E83EFC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E83EFC" w:rsidRPr="004424C7">
        <w:tc>
          <w:tcPr>
            <w:tcW w:w="4860" w:type="dxa"/>
            <w:shd w:val="clear" w:color="auto" w:fill="auto"/>
          </w:tcPr>
          <w:p w:rsidR="00E83EFC" w:rsidRPr="00DA72F9" w:rsidRDefault="00E83EFC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E83EFC" w:rsidRPr="00C60481" w:rsidRDefault="00E83EFC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E83EFC" w:rsidRPr="00DA72F9" w:rsidRDefault="00E83EFC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E83EFC" w:rsidRPr="00DA72F9" w:rsidRDefault="00E83EFC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E83EFC" w:rsidRPr="00DA72F9">
        <w:tc>
          <w:tcPr>
            <w:tcW w:w="4860" w:type="dxa"/>
            <w:shd w:val="clear" w:color="auto" w:fill="auto"/>
          </w:tcPr>
          <w:p w:rsidR="00E83EFC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2" name="Рисунок 1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E83EFC" w:rsidRPr="00DA72F9" w:rsidRDefault="00E83EFC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E83EFC" w:rsidRPr="00CF74CC" w:rsidRDefault="00E83EFC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E83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E83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83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E83EFC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E83EFC" w:rsidRPr="00D25378" w:rsidRDefault="00E83EFC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 w:rsidR="00D25378"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 w:rsidR="00C042D8"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E83EFC" w:rsidRPr="00D25378" w:rsidRDefault="00E83EFC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</w:t>
            </w:r>
            <w:r w:rsidR="00D25378">
              <w:rPr>
                <w:color w:val="000000"/>
                <w:sz w:val="18"/>
                <w:szCs w:val="20"/>
              </w:rPr>
              <w:t>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 w:rsidR="00C042D8"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E83EFC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0.025</w:t>
            </w:r>
          </w:p>
        </w:tc>
        <w:tc>
          <w:tcPr>
            <w:tcW w:w="1002" w:type="dxa"/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1002" w:type="dxa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0.093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0.050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0.125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E83EFC" w:rsidRDefault="00E83EFC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E83EFC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E83EFC" w:rsidRDefault="00E83EFC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</w:t>
            </w:r>
            <w:r w:rsidR="00D25378">
              <w:rPr>
                <w:color w:val="000000"/>
                <w:sz w:val="18"/>
                <w:szCs w:val="20"/>
              </w:rPr>
              <w:t>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</w:t>
            </w:r>
            <w:r w:rsidR="00D25378">
              <w:rPr>
                <w:color w:val="000000"/>
                <w:sz w:val="18"/>
                <w:szCs w:val="20"/>
              </w:rPr>
              <w:t>ус</w:t>
            </w:r>
          </w:p>
        </w:tc>
        <w:tc>
          <w:tcPr>
            <w:tcW w:w="1842" w:type="dxa"/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17.48</w:t>
            </w:r>
          </w:p>
        </w:tc>
        <w:tc>
          <w:tcPr>
            <w:tcW w:w="1843" w:type="dxa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83EFC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E83EFC" w:rsidRDefault="00E83EFC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</w:t>
            </w:r>
            <w:r w:rsidR="00D25378">
              <w:rPr>
                <w:color w:val="000000"/>
                <w:sz w:val="18"/>
                <w:szCs w:val="20"/>
              </w:rPr>
              <w:t>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 w:rsidR="00C042D8"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E83EFC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30.33</w:t>
            </w:r>
          </w:p>
        </w:tc>
        <w:tc>
          <w:tcPr>
            <w:tcW w:w="1843" w:type="dxa"/>
            <w:vAlign w:val="center"/>
          </w:tcPr>
          <w:p w:rsidR="00E83EFC" w:rsidRDefault="00E83EFC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E83EFC" w:rsidRDefault="00E83EFC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8A1FCA" w:rsidRDefault="008A1FCA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 w:rsidR="00C042D8"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8A1FCA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 w:rsidR="00C042D8"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 w:rsidR="008A1FCA">
        <w:rPr>
          <w:sz w:val="20"/>
          <w:szCs w:val="20"/>
          <w:lang w:val="en-US"/>
        </w:rPr>
        <w:lastRenderedPageBreak/>
        <w:fldChar w:fldCharType="end"/>
      </w:r>
      <w:r w:rsidR="008A1FCA"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5113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3.00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3.20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тяжел. тверд.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1.90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1.59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0.71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0.74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19.4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33.4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20.6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12.80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-0.09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3" name="Рисунок 3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0.122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17.74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26.00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5116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3.50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3.70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тяжел. тверд.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1.88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0.70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0.68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17.3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33.1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18.2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14.90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-0.06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5" name="Рисунок 5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0.050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0.126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18.78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23.33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5125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5.00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5.20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тяжел. тверд.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1.91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1.61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0.68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0.73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18.3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33.6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19.1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14.50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-0.06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7" name="Рисунок 7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0.118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16.96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26.33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5133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4.50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4.70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тяжел. тверд. незасол.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1.95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1.59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0.71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0.86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22.5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37.6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23.0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14.60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-0.03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9" name="Рисунок 9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0.020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0.106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15.64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22.67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15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5140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4.50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4.70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тяжел. тверд.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1.92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1.65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0.65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0.68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16.3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17.6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13.50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-0.10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11" name="Рисунок 11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0.095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0.052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18.52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29.00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5106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2.00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2.20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тугопластич.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1.83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1.52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0.78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0.71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20.4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26.4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16.2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10.20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0.41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13" name="Рисунок 13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0.019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17.22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18.00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5108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4.00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4.20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тугопластич.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1.86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1.53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0.77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0.75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21.3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27.2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16.8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10.40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0.43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15" name="Рисунок 15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0.018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0.109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18.00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13.33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5110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2.00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2.20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тугопластич.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1.80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0.76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0.61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23.2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14.3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8.90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0.33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17" name="Рисунок 17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18.78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17.67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5111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3.00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3.20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полутверд. среднедеформ.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1.81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0.76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0.62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17.5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26.1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15.1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11.00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0.22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19" name="Рисунок 19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18.78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18.33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5121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8.00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8.20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тугопластич.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1.82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0.76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0.66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18.5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23.6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16.0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7.60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0.33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21" name="Рисунок 21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0.019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0.047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0.034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0.047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0.118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19.54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12.67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rStyle w:val="a4"/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fldChar w:fldCharType="begin"/>
      </w:r>
      <w:r w:rsidRPr="00C741F7">
        <w:rPr>
          <w:sz w:val="20"/>
          <w:szCs w:val="20"/>
          <w:lang w:val="en-US"/>
        </w:rPr>
        <w:instrText xml:space="preserve"> </w:instrText>
      </w:r>
      <w:r>
        <w:rPr>
          <w:sz w:val="20"/>
          <w:szCs w:val="20"/>
          <w:lang w:val="en-US"/>
        </w:rPr>
        <w:instrText>HYPERLINK</w:instrText>
      </w:r>
      <w:r w:rsidRPr="00C741F7">
        <w:rPr>
          <w:sz w:val="20"/>
          <w:szCs w:val="20"/>
          <w:lang w:val="en-US"/>
        </w:rPr>
        <w:instrText xml:space="preserve"> "#$</w:instrText>
      </w:r>
      <w:r>
        <w:rPr>
          <w:sz w:val="20"/>
          <w:szCs w:val="20"/>
          <w:lang w:val="en-US"/>
        </w:rPr>
        <w:instrText>PgBreak</w:instrText>
      </w:r>
      <w:r w:rsidRPr="00C741F7">
        <w:rPr>
          <w:sz w:val="20"/>
          <w:szCs w:val="20"/>
          <w:lang w:val="en-US"/>
        </w:rPr>
        <w:instrText xml:space="preserve">" </w:instrText>
      </w:r>
      <w:r>
        <w:rPr>
          <w:sz w:val="20"/>
          <w:szCs w:val="20"/>
          <w:lang w:val="en-US"/>
        </w:rPr>
      </w:r>
      <w:r>
        <w:rPr>
          <w:sz w:val="20"/>
          <w:szCs w:val="20"/>
          <w:lang w:val="en-US"/>
        </w:rPr>
        <w:fldChar w:fldCharType="separate"/>
      </w:r>
    </w:p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>
        <w:rPr>
          <w:rStyle w:val="a4"/>
          <w:sz w:val="20"/>
          <w:szCs w:val="20"/>
          <w:lang w:val="en-US"/>
        </w:rPr>
        <w:br w:type="page"/>
      </w:r>
      <w:r>
        <w:rPr>
          <w:sz w:val="20"/>
          <w:szCs w:val="20"/>
          <w:lang w:val="en-US"/>
        </w:rPr>
        <w:lastRenderedPageBreak/>
        <w:fldChar w:fldCharType="end"/>
      </w:r>
      <w:r w:rsidRPr="00C741F7">
        <w:rPr>
          <w:sz w:val="20"/>
          <w:szCs w:val="20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7"/>
      </w:tblGrid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выработки: 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Pr="0095006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sz w:val="20"/>
              </w:rPr>
              <w:t xml:space="preserve">Лабораторный номер: </w:t>
            </w:r>
            <w:r>
              <w:rPr>
                <w:sz w:val="20"/>
                <w:lang w:val="en-US"/>
              </w:rPr>
              <w:t>5122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957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Интервал отбора, м: </w:t>
            </w:r>
            <w:r>
              <w:rPr>
                <w:color w:val="000000"/>
                <w:sz w:val="20"/>
                <w:szCs w:val="20"/>
                <w:lang w:val="en-US"/>
              </w:rPr>
              <w:t>9.00</w:t>
            </w:r>
            <w:r w:rsidRPr="00950064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9.20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ind w:right="129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Структура грунта: </w:t>
            </w:r>
            <w:r>
              <w:rPr>
                <w:color w:val="000000"/>
                <w:sz w:val="20"/>
                <w:szCs w:val="20"/>
                <w:lang w:val="en-US"/>
              </w:rPr>
              <w:t>не нарушена</w:t>
            </w:r>
          </w:p>
        </w:tc>
      </w:tr>
      <w:tr w:rsidR="00C042D8" w:rsidRPr="00950064" w:rsidTr="00950064"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950064">
              <w:rPr>
                <w:color w:val="000000"/>
                <w:sz w:val="20"/>
                <w:szCs w:val="20"/>
              </w:rPr>
              <w:t xml:space="preserve">Номер ИГЭ: 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207" w:type="dxa"/>
            <w:shd w:val="clear" w:color="auto" w:fill="auto"/>
          </w:tcPr>
          <w:p w:rsidR="00C042D8" w:rsidRPr="00950064" w:rsidRDefault="00C042D8" w:rsidP="00950064">
            <w:pPr>
              <w:widowControl w:val="0"/>
              <w:tabs>
                <w:tab w:val="left" w:pos="90"/>
                <w:tab w:val="left" w:pos="20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C042D8" w:rsidRDefault="00C042D8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грунта: </w:t>
      </w:r>
      <w:r w:rsidRPr="00C042D8">
        <w:rPr>
          <w:color w:val="000000"/>
          <w:sz w:val="20"/>
          <w:szCs w:val="20"/>
        </w:rPr>
        <w:t>Суглинок легк. тугопластич. среднедеформ.</w:t>
      </w:r>
    </w:p>
    <w:p w:rsidR="00C042D8" w:rsidRDefault="00C042D8">
      <w:pPr>
        <w:pStyle w:val="1"/>
        <w:spacing w:before="120" w:after="120"/>
      </w:pPr>
      <w:r>
        <w:t>РЕЗУЛЬТАТЫ ИСПЫТАНИЯ ГРУНТА МЕТОДОМ ОДНОПЛОСКОСТНОГО СРЕЗА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</w:p>
        </w:tc>
        <w:tc>
          <w:tcPr>
            <w:tcW w:w="3685" w:type="dxa"/>
          </w:tcPr>
          <w:p w:rsidR="00C042D8" w:rsidRDefault="00C042D8" w:rsidP="00B976F9">
            <w:pPr>
              <w:rPr>
                <w:sz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Диметр кольца </w:t>
            </w:r>
            <w:smartTag w:uri="urn:schemas-microsoft-com:office:smarttags" w:element="metricconverter">
              <w:smartTagPr>
                <w:attr w:name="ProductID" w:val="72 мм"/>
              </w:smartTagPr>
              <w:r>
                <w:rPr>
                  <w:sz w:val="20"/>
                </w:rPr>
                <w:t>72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>ГОСТ 12248-2010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C042D8" w:rsidRDefault="00C042D8">
            <w:pPr>
              <w:rPr>
                <w:sz w:val="20"/>
              </w:rPr>
            </w:pPr>
            <w:r>
              <w:rPr>
                <w:sz w:val="20"/>
              </w:rPr>
              <w:t xml:space="preserve">Высота кольца </w:t>
            </w:r>
            <w:smartTag w:uri="urn:schemas-microsoft-com:office:smarttags" w:element="metricconverter">
              <w:smartTagPr>
                <w:attr w:name="ProductID" w:val="35 мм"/>
              </w:smartTagPr>
              <w:r>
                <w:rPr>
                  <w:sz w:val="20"/>
                </w:rPr>
                <w:t>35 мм</w:t>
              </w:r>
            </w:smartTag>
            <w:r>
              <w:rPr>
                <w:sz w:val="20"/>
              </w:rPr>
              <w:t>.</w:t>
            </w:r>
          </w:p>
        </w:tc>
        <w:tc>
          <w:tcPr>
            <w:tcW w:w="3685" w:type="dxa"/>
          </w:tcPr>
          <w:p w:rsidR="00C042D8" w:rsidRDefault="00C042D8">
            <w:pPr>
              <w:rPr>
                <w:sz w:val="20"/>
              </w:rPr>
            </w:pPr>
          </w:p>
        </w:tc>
      </w:tr>
    </w:tbl>
    <w:p w:rsidR="00C042D8" w:rsidRDefault="00C042D8">
      <w:pPr>
        <w:widowControl w:val="0"/>
        <w:tabs>
          <w:tab w:val="left" w:pos="3261"/>
          <w:tab w:val="left" w:pos="6096"/>
        </w:tabs>
        <w:autoSpaceDE w:val="0"/>
        <w:autoSpaceDN w:val="0"/>
        <w:adjustRightInd w:val="0"/>
        <w:spacing w:before="24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94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0"/>
        <w:gridCol w:w="1050"/>
        <w:gridCol w:w="1050"/>
        <w:gridCol w:w="962"/>
        <w:gridCol w:w="1135"/>
        <w:gridCol w:w="992"/>
        <w:gridCol w:w="992"/>
        <w:gridCol w:w="994"/>
        <w:gridCol w:w="957"/>
        <w:gridCol w:w="1025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сухого грунта,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14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Плотность частиц, г/см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71" w:type="pct"/>
            <w:vMerge w:val="restart"/>
            <w:vAlign w:val="center"/>
          </w:tcPr>
          <w:p w:rsidR="00C042D8" w:rsidRDefault="00C042D8" w:rsidP="0095006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43" w:right="-4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Коэффи-циент порис</w:t>
            </w:r>
            <w:r>
              <w:rPr>
                <w:color w:val="000000"/>
                <w:sz w:val="20"/>
                <w:szCs w:val="20"/>
              </w:rPr>
              <w:softHyphen/>
              <w:t>тости</w:t>
            </w:r>
            <w:r w:rsidRPr="004C16EB">
              <w:rPr>
                <w:color w:val="000000"/>
                <w:sz w:val="20"/>
                <w:szCs w:val="20"/>
              </w:rPr>
              <w:t>, д.е.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Степень влажности, д.е.</w:t>
            </w:r>
          </w:p>
        </w:tc>
        <w:tc>
          <w:tcPr>
            <w:tcW w:w="1459" w:type="pct"/>
            <w:gridSpan w:val="3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Влажность, %</w:t>
            </w:r>
          </w:p>
        </w:tc>
        <w:tc>
          <w:tcPr>
            <w:tcW w:w="469" w:type="pct"/>
            <w:vMerge w:val="restar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пластич-ности,</w:t>
            </w:r>
            <w:r>
              <w:rPr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02" w:type="pct"/>
            <w:vMerge w:val="restart"/>
            <w:vAlign w:val="center"/>
          </w:tcPr>
          <w:p w:rsidR="00C042D8" w:rsidRDefault="00C042D8" w:rsidP="00427739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</w:t>
            </w:r>
            <w:r>
              <w:rPr>
                <w:color w:val="000000"/>
                <w:sz w:val="20"/>
                <w:szCs w:val="20"/>
              </w:rPr>
              <w:softHyphen/>
              <w:t>тель текучести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4C16EB">
              <w:rPr>
                <w:color w:val="000000"/>
                <w:sz w:val="20"/>
                <w:szCs w:val="20"/>
              </w:rPr>
              <w:t>д.е.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1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</w:t>
            </w:r>
            <w:r>
              <w:rPr>
                <w:color w:val="000000"/>
                <w:sz w:val="20"/>
                <w:szCs w:val="20"/>
              </w:rPr>
              <w:softHyphen/>
              <w:t>ная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текучести</w:t>
            </w:r>
          </w:p>
        </w:tc>
        <w:tc>
          <w:tcPr>
            <w:tcW w:w="487" w:type="pct"/>
            <w:vAlign w:val="center"/>
          </w:tcPr>
          <w:p w:rsidR="00C042D8" w:rsidRDefault="00C042D8" w:rsidP="00D4073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7" w:hanging="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границе раскаты-вания</w:t>
            </w:r>
          </w:p>
        </w:tc>
        <w:tc>
          <w:tcPr>
            <w:tcW w:w="469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1.82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1.55</w:t>
            </w:r>
          </w:p>
        </w:tc>
        <w:tc>
          <w:tcPr>
            <w:tcW w:w="514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71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0.75</w:t>
            </w:r>
          </w:p>
        </w:tc>
        <w:tc>
          <w:tcPr>
            <w:tcW w:w="55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0.64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17.6</w:t>
            </w:r>
          </w:p>
        </w:tc>
        <w:tc>
          <w:tcPr>
            <w:tcW w:w="486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26.1</w:t>
            </w:r>
          </w:p>
        </w:tc>
        <w:tc>
          <w:tcPr>
            <w:tcW w:w="487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14.6</w:t>
            </w:r>
          </w:p>
        </w:tc>
        <w:tc>
          <w:tcPr>
            <w:tcW w:w="469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11.50</w:t>
            </w:r>
          </w:p>
        </w:tc>
        <w:tc>
          <w:tcPr>
            <w:tcW w:w="502" w:type="pct"/>
            <w:vAlign w:val="center"/>
          </w:tcPr>
          <w:p w:rsidR="00C042D8" w:rsidRDefault="00C042D8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0.26</w:t>
            </w: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5400"/>
      </w:tblGrid>
      <w:tr w:rsidR="00C042D8" w:rsidRPr="004424C7">
        <w:tc>
          <w:tcPr>
            <w:tcW w:w="486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C60481" w:rsidRDefault="00C042D8" w:rsidP="00D2235E">
            <w:pPr>
              <w:jc w:val="center"/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сопротивления срезу от норм. давления</w:t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График зависимости</w:t>
            </w:r>
          </w:p>
          <w:p w:rsidR="00C042D8" w:rsidRPr="00DA72F9" w:rsidRDefault="00C042D8" w:rsidP="00D2235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A72F9">
              <w:rPr>
                <w:i/>
                <w:iCs/>
                <w:color w:val="000000"/>
                <w:sz w:val="20"/>
                <w:szCs w:val="20"/>
              </w:rPr>
              <w:t>деформации от давления</w:t>
            </w:r>
          </w:p>
        </w:tc>
      </w:tr>
      <w:tr w:rsidR="00C042D8" w:rsidRPr="00DA72F9">
        <w:tc>
          <w:tcPr>
            <w:tcW w:w="4860" w:type="dxa"/>
            <w:shd w:val="clear" w:color="auto" w:fill="auto"/>
          </w:tcPr>
          <w:p w:rsidR="00C042D8" w:rsidRPr="00DA72F9" w:rsidRDefault="003F1F8A" w:rsidP="00D2235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94" w:right="-9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83840" cy="2679065"/>
                  <wp:effectExtent l="0" t="0" r="0" b="6985"/>
                  <wp:docPr id="23" name="Рисунок 23" descr="SD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DCh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shd w:val="clear" w:color="auto" w:fill="auto"/>
          </w:tcPr>
          <w:p w:rsidR="00C042D8" w:rsidRPr="00DA72F9" w:rsidRDefault="00C042D8" w:rsidP="00D2235E">
            <w:pPr>
              <w:ind w:left="-96" w:right="-95"/>
              <w:jc w:val="center"/>
              <w:rPr>
                <w:lang w:val="en-US"/>
              </w:rPr>
            </w:pPr>
          </w:p>
        </w:tc>
      </w:tr>
    </w:tbl>
    <w:p w:rsidR="00C042D8" w:rsidRPr="00CF74CC" w:rsidRDefault="00C042D8" w:rsidP="00E83EFC">
      <w:pPr>
        <w:ind w:right="129"/>
        <w:rPr>
          <w:sz w:val="16"/>
          <w:szCs w:val="16"/>
          <w:lang w:val="en-US"/>
        </w:rPr>
      </w:pPr>
    </w:p>
    <w:tbl>
      <w:tblPr>
        <w:tblW w:w="58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1002"/>
        <w:gridCol w:w="1002"/>
        <w:gridCol w:w="1003"/>
      </w:tblGrid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09" w:type="dxa"/>
            <w:gridSpan w:val="4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Состояние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грунта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04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Водонасыщенное</w:t>
            </w:r>
          </w:p>
        </w:tc>
        <w:tc>
          <w:tcPr>
            <w:tcW w:w="2005" w:type="dxa"/>
            <w:gridSpan w:val="2"/>
            <w:tcBorders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Вид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среза</w:t>
            </w:r>
          </w:p>
        </w:tc>
        <w:tc>
          <w:tcPr>
            <w:tcW w:w="200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  <w:lang w:val="en-US"/>
              </w:rPr>
              <w:t>медленный консолидированный-дренированный срез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нормальное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давление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18"/>
              </w:rPr>
            </w:pPr>
            <w:r w:rsidRPr="00D8018F">
              <w:rPr>
                <w:color w:val="000000"/>
                <w:sz w:val="18"/>
                <w:szCs w:val="18"/>
              </w:rPr>
              <w:t>срезающ</w:t>
            </w:r>
            <w:r>
              <w:rPr>
                <w:color w:val="000000"/>
                <w:sz w:val="18"/>
                <w:szCs w:val="18"/>
              </w:rPr>
              <w:t>ая</w:t>
            </w:r>
            <w:r w:rsidRPr="00D25378">
              <w:rPr>
                <w:color w:val="000000"/>
                <w:sz w:val="18"/>
                <w:szCs w:val="18"/>
              </w:rPr>
              <w:t xml:space="preserve"> </w:t>
            </w:r>
            <w:r w:rsidRPr="00D8018F">
              <w:rPr>
                <w:color w:val="000000"/>
                <w:sz w:val="18"/>
                <w:szCs w:val="18"/>
              </w:rPr>
              <w:t>нагрузка</w:t>
            </w:r>
            <w:r w:rsidRPr="00D25378">
              <w:rPr>
                <w:color w:val="000000"/>
                <w:sz w:val="18"/>
                <w:szCs w:val="18"/>
              </w:rPr>
              <w:t xml:space="preserve">, </w:t>
            </w:r>
            <w:r w:rsidRPr="00D25378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lang w:val="en-US"/>
              </w:rPr>
              <w:t>кН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C042D8" w:rsidRPr="00D2537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срезающая</w:t>
            </w:r>
            <w:r w:rsidRPr="00D25378">
              <w:rPr>
                <w:color w:val="000000"/>
                <w:sz w:val="18"/>
                <w:szCs w:val="20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нагрузка</w:t>
            </w:r>
            <w:r w:rsidRPr="00D25378">
              <w:rPr>
                <w:color w:val="000000"/>
                <w:sz w:val="18"/>
                <w:szCs w:val="20"/>
              </w:rPr>
              <w:t xml:space="preserve">, </w:t>
            </w:r>
            <w:r w:rsidRPr="00D25378">
              <w:rPr>
                <w:color w:val="000000"/>
                <w:sz w:val="18"/>
                <w:szCs w:val="20"/>
              </w:rPr>
              <w:br/>
            </w:r>
            <w:r>
              <w:rPr>
                <w:color w:val="000000"/>
                <w:sz w:val="18"/>
                <w:szCs w:val="20"/>
                <w:lang w:val="en-US"/>
              </w:rPr>
              <w:t>кН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left="-13" w:right="-32"/>
              <w:jc w:val="center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касательное напряжение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  <w:lang w:val="en-US"/>
              </w:rPr>
              <w:br/>
            </w:r>
            <w:r>
              <w:rPr>
                <w:color w:val="000000"/>
                <w:sz w:val="18"/>
                <w:szCs w:val="20"/>
              </w:rPr>
              <w:t>МПа</w:t>
            </w: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0.020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0.032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1800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0.046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0.115</w:t>
            </w:r>
          </w:p>
        </w:tc>
        <w:tc>
          <w:tcPr>
            <w:tcW w:w="100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 w:rsidP="00E83EFC">
      <w:pPr>
        <w:spacing w:line="120" w:lineRule="exact"/>
        <w:ind w:right="129"/>
        <w:rPr>
          <w:sz w:val="16"/>
          <w:lang w:val="en-US"/>
        </w:rPr>
      </w:pPr>
    </w:p>
    <w:tbl>
      <w:tblPr>
        <w:tblW w:w="5812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843"/>
      </w:tblGrid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-15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Угол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внутреннего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трения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градус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18.00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042D8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C042D8" w:rsidRDefault="00C042D8" w:rsidP="00D25378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rPr>
                <w:color w:val="000000"/>
                <w:sz w:val="18"/>
                <w:szCs w:val="20"/>
                <w:lang w:val="en-US"/>
              </w:rPr>
            </w:pPr>
            <w:r>
              <w:rPr>
                <w:color w:val="000000"/>
                <w:sz w:val="18"/>
                <w:szCs w:val="20"/>
              </w:rPr>
              <w:t>Удельное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20"/>
              </w:rPr>
              <w:t>сцепление</w:t>
            </w:r>
            <w:r>
              <w:rPr>
                <w:color w:val="000000"/>
                <w:sz w:val="18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18"/>
                <w:szCs w:val="20"/>
              </w:rPr>
              <w:t>кПа</w:t>
            </w:r>
          </w:p>
        </w:tc>
        <w:tc>
          <w:tcPr>
            <w:tcW w:w="1842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16.67</w:t>
            </w:r>
          </w:p>
        </w:tc>
        <w:tc>
          <w:tcPr>
            <w:tcW w:w="1843" w:type="dxa"/>
            <w:vAlign w:val="center"/>
          </w:tcPr>
          <w:p w:rsidR="00C042D8" w:rsidRDefault="00C042D8" w:rsidP="00D2235E">
            <w:pPr>
              <w:widowControl w:val="0"/>
              <w:tabs>
                <w:tab w:val="left" w:pos="2694"/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042D8" w:rsidRDefault="00C042D8">
      <w:pPr>
        <w:pStyle w:val="a5"/>
        <w:tabs>
          <w:tab w:val="left" w:pos="1418"/>
          <w:tab w:val="left" w:pos="2410"/>
        </w:tabs>
        <w:rPr>
          <w:sz w:val="22"/>
          <w:szCs w:val="22"/>
          <w:lang w:val="en-US"/>
        </w:rPr>
      </w:pPr>
    </w:p>
    <w:p w:rsidR="00C042D8" w:rsidRDefault="00C042D8">
      <w:pPr>
        <w:pStyle w:val="a5"/>
        <w:tabs>
          <w:tab w:val="left" w:pos="1418"/>
          <w:tab w:val="left" w:pos="2410"/>
        </w:tabs>
        <w:rPr>
          <w:sz w:val="20"/>
        </w:rPr>
      </w:pPr>
      <w:r w:rsidRPr="00C741F7">
        <w:rPr>
          <w:sz w:val="20"/>
          <w:lang w:val="en-US"/>
        </w:rPr>
        <w:tab/>
      </w:r>
      <w:r>
        <w:rPr>
          <w:sz w:val="20"/>
        </w:rPr>
        <w:t>Составил</w:t>
      </w:r>
      <w:r w:rsidRPr="00C741F7">
        <w:rPr>
          <w:sz w:val="20"/>
          <w:lang w:val="en-US"/>
        </w:rPr>
        <w:t>:</w:t>
      </w:r>
      <w:r w:rsidRPr="00C741F7">
        <w:rPr>
          <w:sz w:val="20"/>
          <w:lang w:val="en-US"/>
        </w:rPr>
        <w:tab/>
      </w:r>
      <w:r>
        <w:rPr>
          <w:sz w:val="20"/>
          <w:lang w:val="en-US"/>
        </w:rPr>
        <w:t>Овчинникова В.Ю.</w:t>
      </w:r>
    </w:p>
    <w:p w:rsidR="003F1F8A" w:rsidRPr="003F1F8A" w:rsidRDefault="003F1F8A">
      <w:pPr>
        <w:pStyle w:val="a5"/>
        <w:tabs>
          <w:tab w:val="left" w:pos="1418"/>
          <w:tab w:val="left" w:pos="2410"/>
        </w:tabs>
        <w:rPr>
          <w:sz w:val="20"/>
        </w:rPr>
      </w:pPr>
      <w:bookmarkStart w:id="0" w:name="_GoBack"/>
      <w:bookmarkEnd w:id="0"/>
    </w:p>
    <w:p w:rsidR="008A1FCA" w:rsidRPr="00C741F7" w:rsidRDefault="00C042D8">
      <w:pPr>
        <w:pStyle w:val="a5"/>
        <w:tabs>
          <w:tab w:val="left" w:pos="1418"/>
          <w:tab w:val="left" w:pos="2410"/>
        </w:tabs>
        <w:rPr>
          <w:sz w:val="20"/>
          <w:szCs w:val="20"/>
          <w:lang w:val="en-US"/>
        </w:rPr>
      </w:pP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Проверил</w:t>
      </w:r>
      <w:r w:rsidRPr="00C741F7">
        <w:rPr>
          <w:sz w:val="20"/>
          <w:szCs w:val="20"/>
          <w:lang w:val="en-US"/>
        </w:rPr>
        <w:t>:</w:t>
      </w:r>
      <w:r w:rsidRPr="00C741F7">
        <w:rPr>
          <w:sz w:val="20"/>
          <w:szCs w:val="20"/>
          <w:lang w:val="en-US"/>
        </w:rPr>
        <w:tab/>
      </w:r>
      <w:r>
        <w:rPr>
          <w:sz w:val="20"/>
          <w:szCs w:val="20"/>
        </w:rPr>
        <w:t>Лугачева Е.А.</w:t>
      </w:r>
      <w:r w:rsidRPr="00C741F7">
        <w:rPr>
          <w:sz w:val="20"/>
          <w:szCs w:val="20"/>
          <w:lang w:val="en-US"/>
        </w:rPr>
        <w:t xml:space="preserve">  </w:t>
      </w:r>
    </w:p>
    <w:sectPr w:rsidR="008A1FCA" w:rsidRPr="00C741F7" w:rsidSect="00873F9C">
      <w:headerReference w:type="default" r:id="rId19"/>
      <w:footerReference w:type="even" r:id="rId20"/>
      <w:footerReference w:type="default" r:id="rId21"/>
      <w:type w:val="continuous"/>
      <w:pgSz w:w="11899" w:h="16841" w:code="9"/>
      <w:pgMar w:top="567" w:right="567" w:bottom="1134" w:left="1134" w:header="352" w:footer="28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99" w:rsidRDefault="00685999">
      <w:r>
        <w:separator/>
      </w:r>
    </w:p>
  </w:endnote>
  <w:endnote w:type="continuationSeparator" w:id="0">
    <w:p w:rsidR="00685999" w:rsidRDefault="0068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2D8" w:rsidRDefault="00C042D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42D8" w:rsidRDefault="00C042D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2D8" w:rsidRDefault="00C042D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99" w:rsidRDefault="00685999">
      <w:r>
        <w:separator/>
      </w:r>
    </w:p>
  </w:footnote>
  <w:footnote w:type="continuationSeparator" w:id="0">
    <w:p w:rsidR="00685999" w:rsidRDefault="00685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2D8" w:rsidRDefault="003F1F8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C042D8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3F1F8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3F1F8A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Приложение М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(обязательное)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C042D8" w:rsidRDefault="00C042D8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C042D8" w:rsidRPr="003F1F8A" w:rsidRDefault="003F1F8A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07-1-20ИГИ.ТП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C042D8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C042D8" w:rsidRDefault="00C042D8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C042D8" w:rsidRDefault="00C042D8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C042D8" w:rsidRDefault="00C042D8" w:rsidP="00F74D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14.2pt;width:595.3pt;height:810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C042D8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3F1F8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3F1F8A">
                            <w:rPr>
                              <w:b/>
                              <w:sz w:val="20"/>
                              <w:szCs w:val="20"/>
                            </w:rPr>
                            <w:t>Приложение М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(обязательное)</w:t>
                          </w: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C042D8" w:rsidRDefault="00C042D8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C042D8" w:rsidRPr="003F1F8A" w:rsidRDefault="003F1F8A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07-1-20ИГИ.ТП</w:t>
                          </w: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C042D8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C042D8" w:rsidRDefault="00C042D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C042D8" w:rsidRDefault="00C042D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C042D8" w:rsidRDefault="00C042D8" w:rsidP="00F74D73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D8"/>
    <w:rsid w:val="00073672"/>
    <w:rsid w:val="000A379A"/>
    <w:rsid w:val="00163B70"/>
    <w:rsid w:val="001C71CE"/>
    <w:rsid w:val="001D4BF4"/>
    <w:rsid w:val="00224DC5"/>
    <w:rsid w:val="0026301E"/>
    <w:rsid w:val="002D0065"/>
    <w:rsid w:val="002D3D5B"/>
    <w:rsid w:val="0036613E"/>
    <w:rsid w:val="0037658D"/>
    <w:rsid w:val="003D4650"/>
    <w:rsid w:val="003F1F8A"/>
    <w:rsid w:val="00427739"/>
    <w:rsid w:val="004B7D01"/>
    <w:rsid w:val="004D3422"/>
    <w:rsid w:val="00506055"/>
    <w:rsid w:val="005B30DF"/>
    <w:rsid w:val="00685999"/>
    <w:rsid w:val="006D4BAA"/>
    <w:rsid w:val="007476C1"/>
    <w:rsid w:val="00781B4B"/>
    <w:rsid w:val="00785234"/>
    <w:rsid w:val="007A41FF"/>
    <w:rsid w:val="007E05CC"/>
    <w:rsid w:val="007F12C2"/>
    <w:rsid w:val="00802661"/>
    <w:rsid w:val="00873F9C"/>
    <w:rsid w:val="008A1FCA"/>
    <w:rsid w:val="008C4D02"/>
    <w:rsid w:val="00950064"/>
    <w:rsid w:val="00A3304E"/>
    <w:rsid w:val="00AD000C"/>
    <w:rsid w:val="00AD5720"/>
    <w:rsid w:val="00AF5192"/>
    <w:rsid w:val="00AF7B91"/>
    <w:rsid w:val="00B11F78"/>
    <w:rsid w:val="00B65CB5"/>
    <w:rsid w:val="00B84C12"/>
    <w:rsid w:val="00B976F9"/>
    <w:rsid w:val="00C042D8"/>
    <w:rsid w:val="00C741F7"/>
    <w:rsid w:val="00CA662D"/>
    <w:rsid w:val="00CA766E"/>
    <w:rsid w:val="00D2235E"/>
    <w:rsid w:val="00D25378"/>
    <w:rsid w:val="00D40735"/>
    <w:rsid w:val="00DB703D"/>
    <w:rsid w:val="00DC0C35"/>
    <w:rsid w:val="00E567CC"/>
    <w:rsid w:val="00E77AB5"/>
    <w:rsid w:val="00E83EFC"/>
    <w:rsid w:val="00EB1095"/>
    <w:rsid w:val="00EC5604"/>
    <w:rsid w:val="00F74D73"/>
    <w:rsid w:val="00F9389D"/>
    <w:rsid w:val="00FC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color w:val="000000"/>
      <w:sz w:val="20"/>
      <w:szCs w:val="18"/>
    </w:rPr>
  </w:style>
  <w:style w:type="paragraph" w:styleId="3">
    <w:name w:val="heading 3"/>
    <w:basedOn w:val="a"/>
    <w:next w:val="a"/>
    <w:qFormat/>
    <w:pPr>
      <w:keepNext/>
      <w:widowControl w:val="0"/>
      <w:tabs>
        <w:tab w:val="left" w:pos="6237"/>
      </w:tabs>
      <w:autoSpaceDE w:val="0"/>
      <w:autoSpaceDN w:val="0"/>
      <w:adjustRightInd w:val="0"/>
      <w:spacing w:before="240"/>
      <w:outlineLvl w:val="2"/>
    </w:pPr>
    <w:rPr>
      <w:i/>
      <w:iCs/>
      <w:color w:val="00000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DB70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color w:val="000000"/>
      <w:sz w:val="20"/>
      <w:szCs w:val="18"/>
    </w:rPr>
  </w:style>
  <w:style w:type="paragraph" w:styleId="3">
    <w:name w:val="heading 3"/>
    <w:basedOn w:val="a"/>
    <w:next w:val="a"/>
    <w:qFormat/>
    <w:pPr>
      <w:keepNext/>
      <w:widowControl w:val="0"/>
      <w:tabs>
        <w:tab w:val="left" w:pos="6237"/>
      </w:tabs>
      <w:autoSpaceDE w:val="0"/>
      <w:autoSpaceDN w:val="0"/>
      <w:adjustRightInd w:val="0"/>
      <w:spacing w:before="240"/>
      <w:outlineLvl w:val="2"/>
    </w:pPr>
    <w:rPr>
      <w:i/>
      <w:iCs/>
      <w:color w:val="00000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DB70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EngGeo\Reports\&#1057;&#1088;&#1077;&#1079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Срез (с рамкой)</Template>
  <TotalTime>5</TotalTime>
  <Pages>12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Срез</vt:lpstr>
    </vt:vector>
  </TitlesOfParts>
  <Company>ALGIS</Company>
  <LinksUpToDate>false</LinksUpToDate>
  <CharactersWithSpaces>14214</CharactersWithSpaces>
  <SharedDoc>false</SharedDoc>
  <HLinks>
    <vt:vector size="318" baseType="variant">
      <vt:variant>
        <vt:i4>1835088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$PgBreak</vt:lpwstr>
      </vt:variant>
      <vt:variant>
        <vt:i4>4718661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$$LABCONT</vt:lpwstr>
      </vt:variant>
      <vt:variant>
        <vt:i4>5177434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$$LABOPER</vt:lpwstr>
      </vt:variant>
      <vt:variant>
        <vt:i4>1638460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DATA_ISP</vt:lpwstr>
      </vt:variant>
      <vt:variant>
        <vt:i4>1179664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SDCV</vt:lpwstr>
      </vt:variant>
      <vt:variant>
        <vt:i4>1310736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SDCP</vt:lpwstr>
      </vt:variant>
      <vt:variant>
        <vt:i4>2162709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ADH_UNIT</vt:lpwstr>
      </vt:variant>
      <vt:variant>
        <vt:i4>851989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SDFIV</vt:lpwstr>
      </vt:variant>
      <vt:variant>
        <vt:i4>851989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SDFIP</vt:lpwstr>
      </vt:variant>
      <vt:variant>
        <vt:i4>1179648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SDSV</vt:lpwstr>
      </vt:variant>
      <vt:variant>
        <vt:i4>1179677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SDNV</vt:lpwstr>
      </vt:variant>
      <vt:variant>
        <vt:i4>1310720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SDSP</vt:lpwstr>
      </vt:variant>
      <vt:variant>
        <vt:i4>1310749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SDNP</vt:lpwstr>
      </vt:variant>
      <vt:variant>
        <vt:i4>6553715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SDP</vt:lpwstr>
      </vt:variant>
      <vt:variant>
        <vt:i4>2555958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SD_UNIT_Q</vt:lpwstr>
      </vt:variant>
      <vt:variant>
        <vt:i4>2555958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SD_UNIT_Q</vt:lpwstr>
      </vt:variant>
      <vt:variant>
        <vt:i4>6422628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SDSPDV</vt:lpwstr>
      </vt:variant>
      <vt:variant>
        <vt:i4>6553700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SDSPDP</vt:lpwstr>
      </vt:variant>
      <vt:variant>
        <vt:i4>6422631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SDGRSTV</vt:lpwstr>
      </vt:variant>
      <vt:variant>
        <vt:i4>6422631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SDGRSTP</vt:lpwstr>
      </vt:variant>
      <vt:variant>
        <vt:i4>5505053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SDGRAPH2</vt:lpwstr>
      </vt:variant>
      <vt:variant>
        <vt:i4>6684789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SDGRAPH</vt:lpwstr>
      </vt:variant>
      <vt:variant>
        <vt:i4>7077993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IL</vt:lpwstr>
      </vt:variant>
      <vt:variant>
        <vt:i4>7340137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Ip</vt:lpwstr>
      </vt:variant>
      <vt:variant>
        <vt:i4>7340151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Wp</vt:lpwstr>
      </vt:variant>
      <vt:variant>
        <vt:i4>7078007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Wl</vt:lpwstr>
      </vt:variant>
      <vt:variant>
        <vt:i4>119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7471219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Sr</vt:lpwstr>
      </vt:variant>
      <vt:variant>
        <vt:i4>131076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Kpor</vt:lpwstr>
      </vt:variant>
      <vt:variant>
        <vt:i4>7274610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RoS</vt:lpwstr>
      </vt:variant>
      <vt:variant>
        <vt:i4>7274610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RoD</vt:lpwstr>
      </vt:variant>
      <vt:variant>
        <vt:i4>7274610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Ro</vt:lpwstr>
      </vt:variant>
      <vt:variant>
        <vt:i4>87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G0002</vt:lpwstr>
      </vt:variant>
      <vt:variant>
        <vt:i4>65592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G001_0005</vt:lpwstr>
      </vt:variant>
      <vt:variant>
        <vt:i4>262200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G005_001</vt:lpwstr>
      </vt:variant>
      <vt:variant>
        <vt:i4>6226022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G01_005</vt:lpwstr>
      </vt:variant>
      <vt:variant>
        <vt:i4>3473418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G025_01</vt:lpwstr>
      </vt:variant>
      <vt:variant>
        <vt:i4>6094946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G05_025</vt:lpwstr>
      </vt:variant>
      <vt:variant>
        <vt:i4>65592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G1_05</vt:lpwstr>
      </vt:variant>
      <vt:variant>
        <vt:i4>196664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G2_1</vt:lpwstr>
      </vt:variant>
      <vt:variant>
        <vt:i4>458808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G5_2</vt:lpwstr>
      </vt:variant>
      <vt:variant>
        <vt:i4>7209047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G10_5</vt:lpwstr>
      </vt:variant>
      <vt:variant>
        <vt:i4>5636117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GGR10</vt:lpwstr>
      </vt:variant>
      <vt:variant>
        <vt:i4>393221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SDPRIBOR</vt:lpwstr>
      </vt:variant>
      <vt:variant>
        <vt:i4>1835026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GRUNT</vt:lpwstr>
      </vt:variant>
      <vt:variant>
        <vt:i4>6750313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IGE</vt:lpwstr>
      </vt:variant>
      <vt:variant>
        <vt:i4>7798898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SDSTRGR</vt:lpwstr>
      </vt:variant>
      <vt:variant>
        <vt:i4>6946893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GLUB_DO</vt:lpwstr>
      </vt:variant>
      <vt:variant>
        <vt:i4>6357069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GLUB_OT</vt:lpwstr>
      </vt:variant>
      <vt:variant>
        <vt:i4>983054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LABNO</vt:lpwstr>
      </vt:variant>
      <vt:variant>
        <vt:i4>327685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NSKV</vt:lpwstr>
      </vt:variant>
      <vt:variant>
        <vt:i4>5701663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LOBJECT1</vt:lpwstr>
      </vt:variant>
      <vt:variant>
        <vt:i4>655368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DELO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Срез</dc:title>
  <dc:creator>ирина</dc:creator>
  <cp:lastModifiedBy>ирина</cp:lastModifiedBy>
  <cp:revision>1</cp:revision>
  <dcterms:created xsi:type="dcterms:W3CDTF">2020-02-06T14:36:00Z</dcterms:created>
  <dcterms:modified xsi:type="dcterms:W3CDTF">2020-02-06T15:18:00Z</dcterms:modified>
</cp:coreProperties>
</file>